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6FBB3052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511605" w:rsidRPr="00511605">
        <w:rPr>
          <w:rFonts w:ascii="Arial" w:eastAsia="SimSun" w:hAnsi="Arial" w:cs="Arial"/>
          <w:b/>
          <w:bCs/>
          <w:sz w:val="24"/>
          <w:szCs w:val="24"/>
          <w:lang w:eastAsia="en-GB"/>
        </w:rPr>
        <w:t>S5-243522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1789322F" w14:textId="0D249A9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r w:rsidR="00B21B88">
        <w:rPr>
          <w:rFonts w:ascii="Arial" w:eastAsia="SimSun" w:hAnsi="Arial" w:cs="Arial"/>
          <w:b/>
          <w:lang w:eastAsia="en-GB"/>
        </w:rPr>
        <w:t xml:space="preserve">Draft </w:t>
      </w:r>
      <w:r>
        <w:rPr>
          <w:rFonts w:ascii="Arial" w:eastAsia="SimSun" w:hAnsi="Arial" w:cs="Arial"/>
          <w:b/>
          <w:lang w:eastAsia="en-GB"/>
        </w:rPr>
        <w:t>TR 28.858 v0.</w:t>
      </w:r>
      <w:r w:rsidR="00B21B88">
        <w:rPr>
          <w:rFonts w:ascii="Arial" w:eastAsia="SimSun" w:hAnsi="Arial" w:cs="Arial"/>
          <w:b/>
          <w:lang w:eastAsia="en-GB"/>
        </w:rPr>
        <w:t>1</w:t>
      </w:r>
      <w:r>
        <w:rPr>
          <w:rFonts w:ascii="Arial" w:eastAsia="SimSun" w:hAnsi="Arial" w:cs="Arial"/>
          <w:b/>
          <w:lang w:eastAsia="en-GB"/>
        </w:rPr>
        <w:t>.0</w:t>
      </w:r>
      <w:r w:rsidR="00B21B88">
        <w:rPr>
          <w:rFonts w:ascii="Arial" w:eastAsia="SimSun" w:hAnsi="Arial" w:cs="Arial"/>
          <w:b/>
          <w:lang w:eastAsia="en-GB"/>
        </w:rPr>
        <w:t xml:space="preserve">: </w:t>
      </w:r>
      <w:r w:rsidR="00312512" w:rsidRPr="00312512">
        <w:rPr>
          <w:rFonts w:ascii="Arial" w:eastAsia="SimSun" w:hAnsi="Arial" w:cs="Arial"/>
          <w:b/>
          <w:lang w:eastAsia="en-GB"/>
        </w:rPr>
        <w:t>Study on AI/ML management phase 2</w:t>
      </w:r>
      <w:r>
        <w:rPr>
          <w:rFonts w:ascii="Arial" w:eastAsia="SimSun" w:hAnsi="Arial" w:cs="Arial"/>
          <w:b/>
          <w:lang w:eastAsia="en-GB"/>
        </w:rPr>
        <w:t xml:space="preserve"> </w:t>
      </w:r>
    </w:p>
    <w:p w14:paraId="0556F584" w14:textId="77777777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65704B40"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</w:t>
      </w:r>
      <w:r w:rsidR="00B21B88">
        <w:rPr>
          <w:b/>
          <w:i/>
        </w:rPr>
        <w:t xml:space="preserve"> attached draft TR 28.858</w:t>
      </w:r>
      <w:r>
        <w:rPr>
          <w:b/>
          <w:i/>
        </w:rPr>
        <w:t xml:space="preserve"> </w:t>
      </w:r>
      <w:r w:rsidR="00C671BC">
        <w:rPr>
          <w:b/>
          <w:i/>
        </w:rPr>
        <w:t xml:space="preserve">v0.1.0 </w:t>
      </w:r>
      <w:r w:rsidR="00B21B88">
        <w:rPr>
          <w:b/>
          <w:i/>
        </w:rPr>
        <w:t xml:space="preserve">Study </w:t>
      </w:r>
      <w:r>
        <w:rPr>
          <w:b/>
          <w:i/>
        </w:rPr>
        <w:t xml:space="preserve">on </w:t>
      </w:r>
      <w:r w:rsidR="00FD3055">
        <w:rPr>
          <w:b/>
          <w:i/>
        </w:rPr>
        <w:t>AI/</w:t>
      </w:r>
      <w:proofErr w:type="spellStart"/>
      <w:r w:rsidR="00FD3055">
        <w:rPr>
          <w:b/>
          <w:i/>
        </w:rPr>
        <w:t>ML</w:t>
      </w:r>
      <w:r w:rsidR="00C671BC">
        <w:rPr>
          <w:b/>
          <w:i/>
        </w:rPr>
        <w:t>management</w:t>
      </w:r>
      <w:proofErr w:type="spellEnd"/>
      <w:r w:rsidR="00C671BC">
        <w:rPr>
          <w:b/>
          <w:i/>
        </w:rPr>
        <w:t xml:space="preserve"> p</w:t>
      </w:r>
      <w:r w:rsidR="00FD3055">
        <w:rPr>
          <w:b/>
          <w:i/>
        </w:rPr>
        <w:t>hase 2</w:t>
      </w:r>
      <w:r>
        <w:rPr>
          <w:b/>
          <w:i/>
        </w:rPr>
        <w:t>.</w:t>
      </w:r>
    </w:p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43EF7060" w14:textId="77777777" w:rsidR="00735B7C" w:rsidRDefault="00735B7C" w:rsidP="00735B7C">
      <w:pPr>
        <w:pStyle w:val="Reference"/>
        <w:rPr>
          <w:color w:val="FF0000"/>
          <w:lang w:eastAsia="zh-CN"/>
        </w:rPr>
      </w:pPr>
      <w:r>
        <w:t>[1]</w:t>
      </w:r>
      <w:r>
        <w:tab/>
      </w:r>
      <w:hyperlink r:id="rId7" w:history="1">
        <w:r w:rsidRPr="0084105F">
          <w:rPr>
            <w:rStyle w:val="Hyperlink"/>
          </w:rPr>
          <w:t>SP-240965</w:t>
        </w:r>
      </w:hyperlink>
      <w:r>
        <w:t xml:space="preserve">; </w:t>
      </w:r>
      <w:r w:rsidRPr="00305951">
        <w:t>Revised SID on Study on AI/ML management -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1050EE81" w14:textId="16E927A4" w:rsidR="00CE6A19" w:rsidRDefault="00CE6A19">
      <w:r w:rsidRPr="00CE6A19">
        <w:t>Although the study on Artificial Intelligence / Machine Learning (AI/ML) management phase 2 [1] has been running for the past 2</w:t>
      </w:r>
      <w:r w:rsidR="0020413F">
        <w:t xml:space="preserve"> SA5</w:t>
      </w:r>
      <w:r w:rsidRPr="00CE6A19">
        <w:t xml:space="preserve"> </w:t>
      </w:r>
      <w:proofErr w:type="spellStart"/>
      <w:r w:rsidRPr="00CE6A19">
        <w:t>metings</w:t>
      </w:r>
      <w:proofErr w:type="spellEnd"/>
      <w:r w:rsidRPr="00CE6A19">
        <w:t>, TR number has only been recently assigned at SA#104</w:t>
      </w:r>
      <w:r w:rsidR="000E5601">
        <w:t xml:space="preserve"> due to a decision by the group to use a separate Rel-19 TR</w:t>
      </w:r>
      <w:r w:rsidRPr="00CE6A19">
        <w:t xml:space="preserve">. </w:t>
      </w:r>
    </w:p>
    <w:p w14:paraId="69FF2F5C" w14:textId="6F253A4E" w:rsidR="00845A60" w:rsidRDefault="00E92AFB">
      <w:r>
        <w:t>T</w:t>
      </w:r>
      <w:r w:rsidR="00B21B88">
        <w:t>h</w:t>
      </w:r>
      <w:r w:rsidR="008E1C16">
        <w:t>e attached</w:t>
      </w:r>
      <w:r w:rsidR="00B21B88">
        <w:t xml:space="preserve"> version of the</w:t>
      </w:r>
      <w:r w:rsidR="008E1C16">
        <w:t xml:space="preserve"> draft</w:t>
      </w:r>
      <w:r w:rsidR="00B21B88">
        <w:t xml:space="preserve"> TR </w:t>
      </w:r>
      <w:r w:rsidR="00B35400">
        <w:t xml:space="preserve">(v0.1.0) incorporates </w:t>
      </w:r>
      <w:r w:rsidR="00B21B88">
        <w:t xml:space="preserve">all the documents approved at SA5#154 and SA5#155. </w:t>
      </w:r>
    </w:p>
    <w:p w14:paraId="5D89891D" w14:textId="5EE3F371" w:rsidR="00BA28F0" w:rsidRDefault="00B21B88">
      <w:r>
        <w:t>This draft can be used as a baseline to facilitate contributions to the forthcoming SA5#156 meeting.</w:t>
      </w:r>
    </w:p>
    <w:p w14:paraId="0243F455" w14:textId="789AAD5A" w:rsidR="00B21B88" w:rsidRDefault="00B21B88">
      <w:r>
        <w:t xml:space="preserve">The clause structure in this draft TR is to be </w:t>
      </w:r>
      <w:proofErr w:type="spellStart"/>
      <w:r>
        <w:t>dicuseed</w:t>
      </w:r>
      <w:proofErr w:type="spellEnd"/>
      <w:r>
        <w:t xml:space="preserve"> and revised </w:t>
      </w:r>
      <w:r w:rsidR="004C2527">
        <w:t xml:space="preserve">(in needed) </w:t>
      </w:r>
      <w:r>
        <w:t>based on discussion in the next meeting.</w:t>
      </w:r>
    </w:p>
    <w:p w14:paraId="672E52F7" w14:textId="72D1ED14" w:rsidR="00B21B88" w:rsidRDefault="00B21B88">
      <w:pPr>
        <w:rPr>
          <w:i/>
          <w:lang w:eastAsia="zh-CN"/>
        </w:rPr>
      </w:pPr>
      <w:r>
        <w:t xml:space="preserve">A proposal for the TR structure shall be proposed </w:t>
      </w:r>
      <w:r w:rsidR="00845A60">
        <w:t xml:space="preserve">for discussion in the next meeting as a separate document </w:t>
      </w:r>
      <w:r>
        <w:t xml:space="preserve">by the </w:t>
      </w:r>
      <w:proofErr w:type="spellStart"/>
      <w:r>
        <w:t>rapportures</w:t>
      </w:r>
      <w:proofErr w:type="spellEnd"/>
      <w:r w:rsidR="00845A60">
        <w:t>.</w:t>
      </w:r>
      <w:r>
        <w:t xml:space="preserve"> </w:t>
      </w:r>
      <w:r w:rsidR="00845A60">
        <w:t>The agreed structure would then be reflected in a revised version of the attached draft TR.</w:t>
      </w:r>
    </w:p>
    <w:p w14:paraId="005DF355" w14:textId="77777777" w:rsidR="00BA28F0" w:rsidRDefault="00BD34B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F4CB688" w14:textId="5FC8A15F" w:rsidR="00BA28F0" w:rsidRDefault="00BD34BC">
      <w:pPr>
        <w:rPr>
          <w:lang w:eastAsia="zh-CN"/>
        </w:rPr>
      </w:pPr>
      <w:r>
        <w:t>It</w:t>
      </w:r>
      <w:r w:rsidR="00FD3055">
        <w:t xml:space="preserve"> is proposed to </w:t>
      </w:r>
      <w:r w:rsidR="008D77C3">
        <w:t>adopt</w:t>
      </w:r>
      <w:r>
        <w:rPr>
          <w:lang w:val="en-US" w:eastAsia="zh-CN"/>
        </w:rPr>
        <w:t xml:space="preserve"> the attach</w:t>
      </w:r>
      <w:r w:rsidR="00B21B88">
        <w:rPr>
          <w:lang w:val="en-US" w:eastAsia="zh-CN"/>
        </w:rPr>
        <w:t>ed draft TR</w:t>
      </w:r>
      <w:r>
        <w:rPr>
          <w:lang w:val="en-US" w:eastAsia="zh-CN"/>
        </w:rPr>
        <w:t xml:space="preserve"> as</w:t>
      </w:r>
      <w:r>
        <w:rPr>
          <w:rFonts w:hint="eastAsia"/>
          <w:lang w:eastAsia="zh-CN"/>
        </w:rPr>
        <w:t xml:space="preserve"> the </w:t>
      </w:r>
      <w:r w:rsidR="00B21B88">
        <w:rPr>
          <w:lang w:eastAsia="zh-CN"/>
        </w:rPr>
        <w:t>baseline for contributions to the next meeting</w:t>
      </w:r>
      <w:r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4C25F" w14:textId="77777777" w:rsidR="00384C9C" w:rsidRDefault="00384C9C">
      <w:pPr>
        <w:spacing w:after="0"/>
      </w:pPr>
      <w:r>
        <w:separator/>
      </w:r>
    </w:p>
  </w:endnote>
  <w:endnote w:type="continuationSeparator" w:id="0">
    <w:p w14:paraId="5CD5FFBB" w14:textId="77777777" w:rsidR="00384C9C" w:rsidRDefault="00384C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6B0962" w14:textId="77777777" w:rsidR="00384C9C" w:rsidRDefault="00384C9C">
      <w:pPr>
        <w:spacing w:after="0"/>
      </w:pPr>
      <w:r>
        <w:separator/>
      </w:r>
    </w:p>
  </w:footnote>
  <w:footnote w:type="continuationSeparator" w:id="0">
    <w:p w14:paraId="36827275" w14:textId="77777777" w:rsidR="00384C9C" w:rsidRDefault="00384C9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0E5601"/>
    <w:rsid w:val="0010401F"/>
    <w:rsid w:val="00112FC3"/>
    <w:rsid w:val="00170121"/>
    <w:rsid w:val="00173FA3"/>
    <w:rsid w:val="001755A0"/>
    <w:rsid w:val="00177744"/>
    <w:rsid w:val="00184644"/>
    <w:rsid w:val="00184B6F"/>
    <w:rsid w:val="001861E5"/>
    <w:rsid w:val="0019753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13F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628A"/>
    <w:rsid w:val="00312512"/>
    <w:rsid w:val="0032076E"/>
    <w:rsid w:val="0035122B"/>
    <w:rsid w:val="00353451"/>
    <w:rsid w:val="0036126C"/>
    <w:rsid w:val="00371032"/>
    <w:rsid w:val="00371B44"/>
    <w:rsid w:val="00384C9C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B3753"/>
    <w:rsid w:val="004C2527"/>
    <w:rsid w:val="004C31D2"/>
    <w:rsid w:val="004D55C2"/>
    <w:rsid w:val="004E67D8"/>
    <w:rsid w:val="00511605"/>
    <w:rsid w:val="00513B9A"/>
    <w:rsid w:val="00521131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35B7C"/>
    <w:rsid w:val="00743C50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3101B"/>
    <w:rsid w:val="00845A60"/>
    <w:rsid w:val="00850812"/>
    <w:rsid w:val="00856446"/>
    <w:rsid w:val="00857693"/>
    <w:rsid w:val="0086314B"/>
    <w:rsid w:val="00875224"/>
    <w:rsid w:val="00876B9A"/>
    <w:rsid w:val="008773EF"/>
    <w:rsid w:val="008907E6"/>
    <w:rsid w:val="00892483"/>
    <w:rsid w:val="008933BF"/>
    <w:rsid w:val="008A10C4"/>
    <w:rsid w:val="008B0248"/>
    <w:rsid w:val="008D77C3"/>
    <w:rsid w:val="008E1C16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2E2A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42F5"/>
    <w:rsid w:val="00B27E39"/>
    <w:rsid w:val="00B3103F"/>
    <w:rsid w:val="00B3108D"/>
    <w:rsid w:val="00B31B76"/>
    <w:rsid w:val="00B350D8"/>
    <w:rsid w:val="00B35400"/>
    <w:rsid w:val="00B41D91"/>
    <w:rsid w:val="00B440A1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C022E3"/>
    <w:rsid w:val="00C22D17"/>
    <w:rsid w:val="00C4712D"/>
    <w:rsid w:val="00C52D0B"/>
    <w:rsid w:val="00C555C9"/>
    <w:rsid w:val="00C63595"/>
    <w:rsid w:val="00C671BC"/>
    <w:rsid w:val="00C76568"/>
    <w:rsid w:val="00C8170B"/>
    <w:rsid w:val="00C919EF"/>
    <w:rsid w:val="00C94F55"/>
    <w:rsid w:val="00CA145C"/>
    <w:rsid w:val="00CA7D62"/>
    <w:rsid w:val="00CB0604"/>
    <w:rsid w:val="00CB07A8"/>
    <w:rsid w:val="00CD4A57"/>
    <w:rsid w:val="00CE6A19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877D4"/>
    <w:rsid w:val="00E91FE1"/>
    <w:rsid w:val="00E92AFB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35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4_Shanghai_2024-06/Docs/SP-240965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Hassan Al-kanani</cp:lastModifiedBy>
  <cp:revision>3</cp:revision>
  <cp:lastPrinted>2411-12-31T15:59:00Z</cp:lastPrinted>
  <dcterms:created xsi:type="dcterms:W3CDTF">2024-07-23T13:42:00Z</dcterms:created>
  <dcterms:modified xsi:type="dcterms:W3CDTF">2024-07-23T13:57:00Z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